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00D3F9AF" w:rsidR="006E5D65" w:rsidRDefault="00997F14" w:rsidP="2D664A2D">
      <w:pPr>
        <w:spacing w:line="240" w:lineRule="auto"/>
        <w:jc w:val="right"/>
        <w:rPr>
          <w:rFonts w:ascii="Corbel" w:hAnsi="Corbel"/>
          <w:i/>
          <w:iCs/>
        </w:rPr>
      </w:pPr>
      <w:r w:rsidRPr="2D664A2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35B" w:rsidRPr="2D664A2D">
        <w:rPr>
          <w:rFonts w:ascii="Corbel" w:hAnsi="Corbel"/>
          <w:i/>
          <w:iCs/>
        </w:rPr>
        <w:t xml:space="preserve">Załącznik nr 1.5 do Zarządzenia Rektora UR  nr </w:t>
      </w:r>
      <w:r w:rsidR="20B3FD7B" w:rsidRPr="2D664A2D">
        <w:rPr>
          <w:rFonts w:ascii="Corbel" w:hAnsi="Corbel"/>
          <w:i/>
          <w:iCs/>
        </w:rPr>
        <w:t>61/2025</w:t>
      </w:r>
    </w:p>
    <w:p w14:paraId="672A6659" w14:textId="77777777" w:rsidR="006B235B" w:rsidRPr="00E960BB" w:rsidRDefault="006B235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57CF5AA7" w:rsidR="008D01E6" w:rsidRDefault="0071620A" w:rsidP="3C9B1CA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C9B1CA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C9B1CA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27968" w:rsidRPr="3C9B1CAC">
        <w:rPr>
          <w:rFonts w:ascii="Corbel" w:hAnsi="Corbel"/>
          <w:i/>
          <w:iCs/>
          <w:smallCaps/>
          <w:sz w:val="24"/>
          <w:szCs w:val="24"/>
        </w:rPr>
        <w:t>202</w:t>
      </w:r>
      <w:r w:rsidR="02CBDDFD" w:rsidRPr="3C9B1CAC">
        <w:rPr>
          <w:rFonts w:ascii="Corbel" w:hAnsi="Corbel"/>
          <w:i/>
          <w:iCs/>
          <w:smallCaps/>
          <w:sz w:val="24"/>
          <w:szCs w:val="24"/>
        </w:rPr>
        <w:t>5</w:t>
      </w:r>
      <w:r w:rsidR="00127968" w:rsidRPr="3C9B1CAC">
        <w:rPr>
          <w:rFonts w:ascii="Corbel" w:hAnsi="Corbel"/>
          <w:i/>
          <w:iCs/>
          <w:smallCaps/>
          <w:sz w:val="24"/>
          <w:szCs w:val="24"/>
        </w:rPr>
        <w:t>-20</w:t>
      </w:r>
      <w:r w:rsidR="6581EDA4" w:rsidRPr="3C9B1CA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8CE5EE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</w:t>
      </w:r>
      <w:r>
        <w:rPr>
          <w:rFonts w:ascii="Corbel" w:hAnsi="Corbel"/>
          <w:i/>
          <w:sz w:val="24"/>
          <w:szCs w:val="24"/>
        </w:rPr>
        <w:t xml:space="preserve">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A37501D" w14:textId="77777777" w:rsidR="006B235B" w:rsidRDefault="006B235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55F2FFE" w14:textId="282FE5A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B235B">
        <w:rPr>
          <w:rFonts w:ascii="Corbel" w:hAnsi="Corbel"/>
          <w:sz w:val="20"/>
          <w:szCs w:val="20"/>
        </w:rPr>
        <w:t xml:space="preserve">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332FD4">
        <w:rPr>
          <w:rFonts w:ascii="Corbel" w:hAnsi="Corbel"/>
          <w:sz w:val="20"/>
          <w:szCs w:val="20"/>
        </w:rPr>
        <w:t>202</w:t>
      </w:r>
      <w:r w:rsidR="2E002771">
        <w:rPr>
          <w:rFonts w:ascii="Corbel" w:hAnsi="Corbel"/>
          <w:sz w:val="20"/>
          <w:szCs w:val="20"/>
        </w:rPr>
        <w:t>7</w:t>
      </w:r>
      <w:r w:rsidR="00E91A49">
        <w:rPr>
          <w:rFonts w:ascii="Corbel" w:hAnsi="Corbel"/>
          <w:sz w:val="20"/>
          <w:szCs w:val="20"/>
        </w:rPr>
        <w:t>/202</w:t>
      </w:r>
      <w:r w:rsidR="17F0CB84">
        <w:rPr>
          <w:rFonts w:ascii="Corbel" w:hAnsi="Corbel"/>
          <w:sz w:val="20"/>
          <w:szCs w:val="20"/>
        </w:rPr>
        <w:t>8</w:t>
      </w:r>
    </w:p>
    <w:p w14:paraId="5DAB6C7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9B55071" w14:textId="77777777" w:rsidTr="2A491B7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6FAB98" w14:textId="77777777" w:rsidR="0085747A" w:rsidRPr="009C54AE" w:rsidRDefault="00B309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="0068279C" w:rsidRPr="009C54AE" w14:paraId="4CA29152" w14:textId="77777777" w:rsidTr="2A491B7E">
        <w:tc>
          <w:tcPr>
            <w:tcW w:w="2694" w:type="dxa"/>
            <w:vAlign w:val="center"/>
          </w:tcPr>
          <w:p w14:paraId="3354DAFC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EB378F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8279C" w:rsidRPr="009C54AE" w14:paraId="5C0172EC" w14:textId="77777777" w:rsidTr="2A491B7E">
        <w:tc>
          <w:tcPr>
            <w:tcW w:w="2694" w:type="dxa"/>
            <w:vAlign w:val="center"/>
          </w:tcPr>
          <w:p w14:paraId="249A5C16" w14:textId="77777777" w:rsidR="0068279C" w:rsidRPr="009C54AE" w:rsidRDefault="0068279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888B70E" w:rsidR="0068279C" w:rsidRPr="009C54AE" w:rsidRDefault="39E0E2AC" w:rsidP="3C9B1C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9B1CA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8279C" w:rsidRPr="009C54AE" w14:paraId="73603CF6" w14:textId="77777777" w:rsidTr="2A491B7E">
        <w:tc>
          <w:tcPr>
            <w:tcW w:w="2694" w:type="dxa"/>
            <w:vAlign w:val="center"/>
          </w:tcPr>
          <w:p w14:paraId="0A39E105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8279C" w:rsidRPr="009C54AE" w:rsidRDefault="00D33317" w:rsidP="002D3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279C" w:rsidRPr="009C54AE" w14:paraId="63AED1F3" w14:textId="77777777" w:rsidTr="2A491B7E">
        <w:tc>
          <w:tcPr>
            <w:tcW w:w="2694" w:type="dxa"/>
            <w:vAlign w:val="center"/>
          </w:tcPr>
          <w:p w14:paraId="4B835047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8279C" w:rsidRPr="009C54AE" w14:paraId="0F03FBF3" w14:textId="77777777" w:rsidTr="2A491B7E">
        <w:tc>
          <w:tcPr>
            <w:tcW w:w="2694" w:type="dxa"/>
            <w:vAlign w:val="center"/>
          </w:tcPr>
          <w:p w14:paraId="448A1CED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68279C" w:rsidRPr="009C54AE" w:rsidRDefault="00E91A49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68279C" w:rsidRPr="009C54AE" w14:paraId="3B32AF2E" w14:textId="77777777" w:rsidTr="2A491B7E">
        <w:tc>
          <w:tcPr>
            <w:tcW w:w="2694" w:type="dxa"/>
            <w:vAlign w:val="center"/>
          </w:tcPr>
          <w:p w14:paraId="04C0481C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68279C" w:rsidRPr="009C54AE" w:rsidRDefault="00E91A49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68279C" w:rsidRPr="009C54AE" w14:paraId="0132ED40" w14:textId="77777777" w:rsidTr="2A491B7E">
        <w:tc>
          <w:tcPr>
            <w:tcW w:w="2694" w:type="dxa"/>
            <w:vAlign w:val="center"/>
          </w:tcPr>
          <w:p w14:paraId="7C3992E0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8279C" w:rsidRPr="009C54AE" w:rsidRDefault="00E91A49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8279C" w:rsidRPr="009C54AE" w14:paraId="6911D5D9" w14:textId="77777777" w:rsidTr="2A491B7E">
        <w:tc>
          <w:tcPr>
            <w:tcW w:w="2694" w:type="dxa"/>
            <w:vAlign w:val="center"/>
          </w:tcPr>
          <w:p w14:paraId="47AAF248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E227CF" w14:textId="77777777" w:rsidR="0068279C" w:rsidRPr="009C54AE" w:rsidRDefault="00F35931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821C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A821C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A821CE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w:rsidR="0068279C" w:rsidRPr="009C54AE" w14:paraId="3100E351" w14:textId="77777777" w:rsidTr="2A491B7E">
        <w:tc>
          <w:tcPr>
            <w:tcW w:w="2694" w:type="dxa"/>
            <w:vAlign w:val="center"/>
          </w:tcPr>
          <w:p w14:paraId="5863A118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702E92" w14:textId="77777777" w:rsidR="0068279C" w:rsidRPr="009C54AE" w:rsidRDefault="002F1495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="0068279C" w:rsidRPr="009C54AE" w14:paraId="2786482B" w14:textId="77777777" w:rsidTr="2A491B7E">
        <w:tc>
          <w:tcPr>
            <w:tcW w:w="2694" w:type="dxa"/>
            <w:vAlign w:val="center"/>
          </w:tcPr>
          <w:p w14:paraId="13A990D4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8279C" w:rsidRPr="009C54AE" w:rsidRDefault="00E91A49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8279C" w:rsidRPr="009C54AE" w14:paraId="10C7E598" w14:textId="77777777" w:rsidTr="2A491B7E">
        <w:tc>
          <w:tcPr>
            <w:tcW w:w="2694" w:type="dxa"/>
            <w:vAlign w:val="center"/>
          </w:tcPr>
          <w:p w14:paraId="69C2AF6E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1BF59D9C" w:rsidR="0068279C" w:rsidRPr="009C54AE" w:rsidRDefault="055FA225" w:rsidP="2A491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A491B7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3127B09" w:rsidRPr="2A491B7E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2873CF01" w:rsidRPr="2A491B7E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  <w:r w:rsidR="03127B09" w:rsidRPr="2A491B7E">
              <w:rPr>
                <w:rFonts w:ascii="Corbel" w:hAnsi="Corbel"/>
                <w:b w:val="0"/>
                <w:sz w:val="24"/>
                <w:szCs w:val="24"/>
              </w:rPr>
              <w:t xml:space="preserve">Jadwiga </w:t>
            </w:r>
            <w:proofErr w:type="spellStart"/>
            <w:r w:rsidR="03127B09" w:rsidRPr="2A491B7E"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 w:rsidR="4B28059F" w:rsidRPr="2A491B7E"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68279C" w:rsidRPr="009C54AE" w14:paraId="471FE442" w14:textId="77777777" w:rsidTr="2A491B7E">
        <w:tc>
          <w:tcPr>
            <w:tcW w:w="2694" w:type="dxa"/>
            <w:vAlign w:val="center"/>
          </w:tcPr>
          <w:p w14:paraId="4BE3E90F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5A809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C8F39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C5A5C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9C54AE" w:rsidRDefault="002F33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E9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E9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E9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EEC66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56B9A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25D6C0" w14:textId="77777777" w:rsidR="0085747A" w:rsidRPr="00CE7EC3" w:rsidRDefault="002F334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7EC3">
        <w:rPr>
          <w:rFonts w:ascii="Wingdings 2" w:eastAsia="Wingdings 2" w:hAnsi="Wingdings 2" w:cs="Wingdings 2"/>
          <w:bCs/>
          <w:szCs w:val="24"/>
          <w:u w:val="single"/>
        </w:rPr>
        <w:t>T</w:t>
      </w:r>
      <w:r w:rsidRPr="00CE7EC3">
        <w:rPr>
          <w:rFonts w:ascii="Corbel" w:hAnsi="Corbel"/>
          <w:bCs/>
          <w:szCs w:val="24"/>
          <w:u w:val="single"/>
        </w:rPr>
        <w:t xml:space="preserve"> </w:t>
      </w:r>
      <w:r w:rsidRPr="00CE7EC3">
        <w:rPr>
          <w:rFonts w:ascii="Corbel" w:hAnsi="Corbel"/>
          <w:bCs/>
          <w:smallCaps w:val="0"/>
          <w:szCs w:val="24"/>
          <w:u w:val="single"/>
        </w:rPr>
        <w:t xml:space="preserve"> </w:t>
      </w:r>
      <w:r w:rsidR="0085747A" w:rsidRPr="00CE7EC3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11EA8967" w:rsidR="0085747A" w:rsidRPr="003629A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629A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E3F4D" w14:textId="61FBA0AF" w:rsidR="00E22FBC" w:rsidRPr="009C54AE" w:rsidRDefault="00E22FBC" w:rsidP="3C9B1C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C9B1CAC">
        <w:rPr>
          <w:rFonts w:ascii="Corbel" w:hAnsi="Corbel"/>
          <w:smallCaps w:val="0"/>
        </w:rPr>
        <w:t xml:space="preserve">1.3 </w:t>
      </w:r>
      <w:r>
        <w:tab/>
      </w:r>
      <w:r w:rsidRPr="3C9B1CAC">
        <w:rPr>
          <w:rFonts w:ascii="Corbel" w:hAnsi="Corbel"/>
          <w:smallCaps w:val="0"/>
        </w:rPr>
        <w:t>For</w:t>
      </w:r>
      <w:r w:rsidR="00445970" w:rsidRPr="3C9B1CAC">
        <w:rPr>
          <w:rFonts w:ascii="Corbel" w:hAnsi="Corbel"/>
          <w:smallCaps w:val="0"/>
        </w:rPr>
        <w:t xml:space="preserve">ma zaliczenia przedmiotu </w:t>
      </w:r>
      <w:r w:rsidRPr="3C9B1CAC">
        <w:rPr>
          <w:rFonts w:ascii="Corbel" w:hAnsi="Corbel"/>
          <w:smallCaps w:val="0"/>
        </w:rPr>
        <w:t>(z toku)</w:t>
      </w:r>
      <w:r w:rsidR="00E578F4" w:rsidRPr="3C9B1CAC">
        <w:rPr>
          <w:rFonts w:ascii="Corbel" w:hAnsi="Corbel"/>
          <w:smallCaps w:val="0"/>
        </w:rPr>
        <w:t xml:space="preserve">: </w:t>
      </w:r>
      <w:r w:rsidRPr="3C9B1CAC">
        <w:rPr>
          <w:rFonts w:ascii="Corbel" w:hAnsi="Corbel"/>
          <w:b w:val="0"/>
          <w:smallCaps w:val="0"/>
        </w:rPr>
        <w:t>zaliczenie z oceną</w:t>
      </w:r>
    </w:p>
    <w:p w14:paraId="049F31C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CC276A" w14:textId="77777777" w:rsidTr="00745302">
        <w:tc>
          <w:tcPr>
            <w:tcW w:w="9670" w:type="dxa"/>
          </w:tcPr>
          <w:p w14:paraId="071A74A3" w14:textId="77777777" w:rsidR="0085747A" w:rsidRPr="009C54AE" w:rsidRDefault="00C804E1" w:rsidP="002F149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w14:paraId="53128261" w14:textId="77777777" w:rsidR="00153C41" w:rsidRDefault="00153C41" w:rsidP="3C9B1CAC">
      <w:pPr>
        <w:pStyle w:val="Punktygwne"/>
        <w:spacing w:before="0" w:after="0"/>
        <w:rPr>
          <w:rFonts w:ascii="Corbel" w:hAnsi="Corbel"/>
        </w:rPr>
      </w:pPr>
    </w:p>
    <w:p w14:paraId="506A2EBB" w14:textId="157BB659" w:rsidR="3C9B1CAC" w:rsidRDefault="3C9B1CAC" w:rsidP="3C9B1CAC">
      <w:pPr>
        <w:pStyle w:val="Punktygwne"/>
        <w:spacing w:before="0" w:after="0"/>
        <w:rPr>
          <w:rFonts w:ascii="Corbel" w:hAnsi="Corbel"/>
        </w:rPr>
      </w:pPr>
    </w:p>
    <w:p w14:paraId="7DB6D4EE" w14:textId="462304A3" w:rsidR="0085747A" w:rsidRPr="00C05F44" w:rsidRDefault="0071620A" w:rsidP="3C9B1CAC">
      <w:pPr>
        <w:pStyle w:val="Punktygwne"/>
        <w:spacing w:before="0" w:after="0"/>
        <w:rPr>
          <w:rFonts w:ascii="Corbel" w:hAnsi="Corbel"/>
        </w:rPr>
      </w:pPr>
      <w:r w:rsidRPr="3C9B1CAC">
        <w:rPr>
          <w:rFonts w:ascii="Corbel" w:hAnsi="Corbel"/>
        </w:rPr>
        <w:t>3.</w:t>
      </w:r>
      <w:r w:rsidR="0085747A" w:rsidRPr="3C9B1CAC">
        <w:rPr>
          <w:rFonts w:ascii="Corbel" w:hAnsi="Corbel"/>
        </w:rPr>
        <w:t xml:space="preserve"> </w:t>
      </w:r>
      <w:r w:rsidR="00A84C85" w:rsidRPr="3C9B1CAC">
        <w:rPr>
          <w:rFonts w:ascii="Corbel" w:hAnsi="Corbel"/>
        </w:rPr>
        <w:t>cele, efekty uczenia się</w:t>
      </w:r>
      <w:r w:rsidR="0085747A" w:rsidRPr="3C9B1CAC">
        <w:rPr>
          <w:rFonts w:ascii="Corbel" w:hAnsi="Corbel"/>
        </w:rPr>
        <w:t>, treści Programowe i stosowane metody Dydaktyczne</w:t>
      </w: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32DD" w:rsidRPr="009C54AE" w14:paraId="49E10D47" w14:textId="77777777" w:rsidTr="3C9B1CAC">
        <w:tc>
          <w:tcPr>
            <w:tcW w:w="851" w:type="dxa"/>
            <w:vAlign w:val="center"/>
          </w:tcPr>
          <w:p w14:paraId="6780E770" w14:textId="77777777" w:rsidR="006432DD" w:rsidRPr="009C54AE" w:rsidRDefault="006432DD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6CBE8EB" w14:textId="7A5B534D" w:rsidR="006432DD" w:rsidRDefault="3AC156FA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9B1CAC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</w:t>
            </w:r>
            <w:r w:rsidR="1F259070" w:rsidRPr="3C9B1CAC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3C9B1CA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06B97D4" w14:textId="77777777" w:rsidTr="3C9B1CAC">
        <w:tc>
          <w:tcPr>
            <w:tcW w:w="851" w:type="dxa"/>
            <w:vAlign w:val="center"/>
          </w:tcPr>
          <w:p w14:paraId="550CF7E8" w14:textId="77777777" w:rsidR="0085747A" w:rsidRPr="009C54AE" w:rsidRDefault="0085747A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CD8F63" w14:textId="3FA81602" w:rsidR="0085747A" w:rsidRPr="009C54AE" w:rsidRDefault="3AC156FA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9B1CAC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</w:t>
            </w:r>
            <w:r w:rsidR="777458FB" w:rsidRPr="3C9B1CA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7693407" w14:textId="77777777" w:rsidTr="3C9B1CAC">
        <w:tc>
          <w:tcPr>
            <w:tcW w:w="851" w:type="dxa"/>
            <w:vAlign w:val="center"/>
          </w:tcPr>
          <w:p w14:paraId="53C0B3C4" w14:textId="77777777" w:rsidR="0085747A" w:rsidRPr="009C54AE" w:rsidRDefault="006432DD" w:rsidP="00A821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F320B7" w14:textId="77777777" w:rsidR="0085747A" w:rsidRPr="009C54AE" w:rsidRDefault="006432DD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w:rsidR="0085747A" w:rsidRPr="009C54AE" w14:paraId="66F95979" w14:textId="77777777" w:rsidTr="3C9B1CAC">
        <w:tc>
          <w:tcPr>
            <w:tcW w:w="851" w:type="dxa"/>
            <w:vAlign w:val="center"/>
          </w:tcPr>
          <w:p w14:paraId="7C12F916" w14:textId="77777777" w:rsidR="0085747A" w:rsidRPr="009C54AE" w:rsidRDefault="0085747A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2BD43E7" w14:textId="60BBAB74" w:rsidR="0085747A" w:rsidRPr="009C54AE" w:rsidRDefault="2F61541B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9B1CAC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</w:t>
            </w:r>
            <w:r w:rsidR="1BB517F5" w:rsidRPr="3C9B1CA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26769" w:rsidRPr="009C54AE" w14:paraId="618A395C" w14:textId="77777777" w:rsidTr="3C9B1CAC">
        <w:tc>
          <w:tcPr>
            <w:tcW w:w="851" w:type="dxa"/>
            <w:vAlign w:val="center"/>
          </w:tcPr>
          <w:p w14:paraId="56E055E9" w14:textId="77777777" w:rsidR="00426769" w:rsidRPr="009C54AE" w:rsidRDefault="00426769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9D0C880" w14:textId="287FC073" w:rsidR="00426769" w:rsidRDefault="2F61541B" w:rsidP="00A821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C9B1CAC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  <w:r w:rsidR="5BF3D23A" w:rsidRPr="3C9B1CA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3C9B1CAC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07C9C2F" w14:textId="77777777" w:rsidTr="3C9B1CAC">
        <w:tc>
          <w:tcPr>
            <w:tcW w:w="1701" w:type="dxa"/>
          </w:tcPr>
          <w:p w14:paraId="4FCA5964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01A33A" w14:textId="77777777" w:rsidR="0085747A" w:rsidRDefault="00426769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4278F43" w14:textId="793FB519" w:rsidR="00426769" w:rsidRPr="009C54AE" w:rsidRDefault="2F61541B" w:rsidP="3C9B1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9B1CAC">
              <w:rPr>
                <w:rFonts w:ascii="Corbel" w:hAnsi="Corbel"/>
                <w:b w:val="0"/>
                <w:smallCaps w:val="0"/>
              </w:rPr>
              <w:t xml:space="preserve">Scharakteryzuje </w:t>
            </w:r>
            <w:r w:rsidR="278FB966" w:rsidRPr="3C9B1CAC">
              <w:rPr>
                <w:rFonts w:ascii="Corbel" w:hAnsi="Corbel"/>
                <w:b w:val="0"/>
                <w:smallCaps w:val="0"/>
              </w:rPr>
              <w:t>holistyczny model</w:t>
            </w:r>
            <w:r w:rsidRPr="3C9B1CAC">
              <w:rPr>
                <w:rFonts w:ascii="Corbel" w:hAnsi="Corbel"/>
                <w:b w:val="0"/>
                <w:smallCaps w:val="0"/>
              </w:rPr>
              <w:t xml:space="preserve"> zdrowia oraz najważniejsze </w:t>
            </w:r>
            <w:r w:rsidR="278FB966" w:rsidRPr="3C9B1CAC">
              <w:rPr>
                <w:rFonts w:ascii="Corbel" w:hAnsi="Corbel"/>
                <w:b w:val="0"/>
                <w:smallCaps w:val="0"/>
              </w:rPr>
              <w:t>uwarunkowania i</w:t>
            </w:r>
            <w:r w:rsidR="1DB0D7C4" w:rsidRPr="3C9B1CA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C9B1CAC">
              <w:rPr>
                <w:rFonts w:ascii="Corbel" w:hAnsi="Corbel"/>
                <w:b w:val="0"/>
                <w:smallCaps w:val="0"/>
              </w:rPr>
              <w:t>zagrożenia zdrowia</w:t>
            </w:r>
            <w:r w:rsidR="278FB966" w:rsidRPr="3C9B1CAC">
              <w:rPr>
                <w:rFonts w:ascii="Corbel" w:hAnsi="Corbel"/>
                <w:b w:val="0"/>
                <w:smallCaps w:val="0"/>
              </w:rPr>
              <w:t xml:space="preserve"> dzieci w wieku przedszkolnym i uczniów w młodszym wieku szkolnym oraz procedury zapobiegania tym zagrożeniom</w:t>
            </w:r>
            <w:r w:rsidR="1F433188" w:rsidRPr="3C9B1CA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231E4F7F" w14:textId="77777777" w:rsidR="0085747A" w:rsidRPr="009C54AE" w:rsidRDefault="00560EBD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33E8D08C" w14:textId="77777777" w:rsidTr="3C9B1CAC">
        <w:tc>
          <w:tcPr>
            <w:tcW w:w="1701" w:type="dxa"/>
          </w:tcPr>
          <w:p w14:paraId="56A76B19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D70E69" w14:textId="7CE2DAF0" w:rsidR="0085747A" w:rsidRPr="009C54AE" w:rsidRDefault="1DB0D7C4" w:rsidP="3C9B1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9B1CAC">
              <w:rPr>
                <w:rFonts w:ascii="Corbel" w:hAnsi="Corbel"/>
                <w:b w:val="0"/>
                <w:smallCaps w:val="0"/>
              </w:rPr>
              <w:t xml:space="preserve">Opisze metody projektowania </w:t>
            </w:r>
            <w:r w:rsidR="2F61541B" w:rsidRPr="3C9B1CAC">
              <w:rPr>
                <w:rFonts w:ascii="Corbel" w:hAnsi="Corbel"/>
                <w:b w:val="0"/>
                <w:smallCaps w:val="0"/>
              </w:rPr>
              <w:t>różn</w:t>
            </w:r>
            <w:r w:rsidRPr="3C9B1CAC">
              <w:rPr>
                <w:rFonts w:ascii="Corbel" w:hAnsi="Corbel"/>
                <w:b w:val="0"/>
                <w:smallCaps w:val="0"/>
              </w:rPr>
              <w:t>ych form</w:t>
            </w:r>
            <w:r w:rsidR="2F61541B" w:rsidRPr="3C9B1CAC">
              <w:rPr>
                <w:rFonts w:ascii="Corbel" w:hAnsi="Corbel"/>
                <w:b w:val="0"/>
                <w:smallCaps w:val="0"/>
              </w:rPr>
              <w:t xml:space="preserve"> aktywności dzieci/uczniów mając</w:t>
            </w:r>
            <w:r w:rsidRPr="3C9B1CAC">
              <w:rPr>
                <w:rFonts w:ascii="Corbel" w:hAnsi="Corbel"/>
                <w:b w:val="0"/>
                <w:smallCaps w:val="0"/>
              </w:rPr>
              <w:t>ych</w:t>
            </w:r>
            <w:r w:rsidR="2F61541B" w:rsidRPr="3C9B1CAC">
              <w:rPr>
                <w:rFonts w:ascii="Corbel" w:hAnsi="Corbel"/>
                <w:b w:val="0"/>
                <w:smallCaps w:val="0"/>
              </w:rPr>
              <w:t xml:space="preserve"> na celu rozwijanie ich kultury zdrowotnej</w:t>
            </w:r>
            <w:r w:rsidR="33FE890F" w:rsidRPr="3C9B1CA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600C531A" w14:textId="77777777" w:rsidR="0085747A" w:rsidRDefault="00464BF4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464BF4" w:rsidRDefault="00464BF4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29BF4204" w14:textId="77777777" w:rsidR="00CA78F1" w:rsidRPr="009C54AE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85747A" w:rsidRPr="009C54AE" w14:paraId="637D14F3" w14:textId="77777777" w:rsidTr="3C9B1CAC">
        <w:tc>
          <w:tcPr>
            <w:tcW w:w="1701" w:type="dxa"/>
          </w:tcPr>
          <w:p w14:paraId="41960800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755373" w14:textId="2B6E44A6" w:rsidR="0085747A" w:rsidRPr="009C54AE" w:rsidRDefault="1DB0D7C4" w:rsidP="3C9B1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9B1CAC">
              <w:rPr>
                <w:rFonts w:ascii="Corbel" w:hAnsi="Corbel"/>
                <w:b w:val="0"/>
                <w:smallCaps w:val="0"/>
              </w:rPr>
              <w:t>Zaprojektuje różne formy aktywności dzieci/uczniów rozwijające ich postawę prozdrowotną</w:t>
            </w:r>
            <w:r w:rsidR="3D5644A1" w:rsidRPr="3C9B1CA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035DB2F4" w14:textId="77777777" w:rsidR="0085747A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2BC8A57C" w14:textId="77777777" w:rsidR="00CA78F1" w:rsidRPr="009C54AE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2F5C50" w:rsidRPr="009C54AE" w14:paraId="54544A07" w14:textId="77777777" w:rsidTr="3C9B1CAC">
        <w:tc>
          <w:tcPr>
            <w:tcW w:w="1701" w:type="dxa"/>
          </w:tcPr>
          <w:p w14:paraId="78C3198C" w14:textId="77777777" w:rsidR="002F5C50" w:rsidRPr="009C54AE" w:rsidRDefault="002F5C50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BBF99A9" w14:textId="24BF5A60" w:rsidR="002F5C50" w:rsidRPr="009C54AE" w:rsidRDefault="1DB0D7C4" w:rsidP="3C9B1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9B1CAC">
              <w:rPr>
                <w:rFonts w:ascii="Corbel" w:hAnsi="Corbel"/>
                <w:b w:val="0"/>
                <w:smallCaps w:val="0"/>
              </w:rPr>
              <w:t>Opracuje cykl scenariuszy zajęć prozdrowotnych dla dzieci w wieku przedszkolnym oraz uczniów klas I-III szkoły podstawowej</w:t>
            </w:r>
            <w:r w:rsidR="050FD1E3" w:rsidRPr="3C9B1CAC">
              <w:rPr>
                <w:rFonts w:ascii="Corbel" w:hAnsi="Corbel"/>
                <w:b w:val="0"/>
                <w:smallCaps w:val="0"/>
              </w:rPr>
              <w:t>.</w:t>
            </w:r>
            <w:r w:rsidRPr="3C9B1CAC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6C0F853" w14:textId="77777777" w:rsidR="002F5C50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0C3DE80F" w14:textId="77777777" w:rsidR="00CA78F1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AF35473" w14:textId="0451C1C7" w:rsidR="007B444F" w:rsidRDefault="007B444F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444F">
              <w:rPr>
                <w:rFonts w:ascii="Corbel" w:hAnsi="Corbel"/>
                <w:b w:val="0"/>
                <w:smallCaps w:val="0"/>
                <w:szCs w:val="24"/>
              </w:rPr>
              <w:t>PPiW.U0</w:t>
            </w:r>
            <w:r w:rsidRPr="007B444F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5306F076" w14:textId="77777777" w:rsidR="00CA78F1" w:rsidRPr="009C54AE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2F5C50" w:rsidRPr="009C54AE" w14:paraId="2E8BD7DE" w14:textId="77777777" w:rsidTr="3C9B1CA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2F5C50" w:rsidRPr="009C54AE" w:rsidRDefault="002F5C50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2E64" w14:textId="7FE7B331" w:rsidR="002F5C50" w:rsidRPr="009C54AE" w:rsidRDefault="6B8F4120" w:rsidP="3C9B1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9B1CAC">
              <w:rPr>
                <w:rFonts w:ascii="Corbel" w:hAnsi="Corbel"/>
                <w:b w:val="0"/>
                <w:smallCaps w:val="0"/>
              </w:rPr>
              <w:t>Zaprojektuje działania promujące zachowania prozdrowotne i ochronę środowiska</w:t>
            </w:r>
            <w:r w:rsidR="6CE8DD5B" w:rsidRPr="3C9B1CA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F91" w14:textId="77777777" w:rsidR="002F5C50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7906B008" w14:textId="09B62ABF" w:rsidR="00CA78F1" w:rsidRPr="009C54AE" w:rsidRDefault="00CA78F1" w:rsidP="00F359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3629A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3C9B1CAC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59610E" w14:textId="77777777" w:rsidTr="3C9B1CAC">
        <w:tc>
          <w:tcPr>
            <w:tcW w:w="9639" w:type="dxa"/>
          </w:tcPr>
          <w:p w14:paraId="7957BCF1" w14:textId="77777777" w:rsidR="0085747A" w:rsidRPr="006432DD" w:rsidRDefault="006432DD" w:rsidP="006432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w:rsidR="0085747A" w:rsidRPr="009C54AE" w14:paraId="3E0E99ED" w14:textId="77777777" w:rsidTr="3C9B1CAC">
        <w:tc>
          <w:tcPr>
            <w:tcW w:w="9639" w:type="dxa"/>
          </w:tcPr>
          <w:p w14:paraId="3C52CF77" w14:textId="7B157925" w:rsidR="0085747A" w:rsidRPr="009C54AE" w:rsidRDefault="23BBD5C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  <w:r w:rsidR="7E0E0C62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AC641B7" w14:textId="77777777" w:rsidTr="3C9B1CAC">
        <w:tc>
          <w:tcPr>
            <w:tcW w:w="9639" w:type="dxa"/>
          </w:tcPr>
          <w:p w14:paraId="4A968F4C" w14:textId="6A721138" w:rsidR="0085747A" w:rsidRPr="009C54AE" w:rsidRDefault="7118F0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  <w:r w:rsidR="4D45A5E1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6247822D" w14:textId="77777777" w:rsidTr="3C9B1CAC">
        <w:tc>
          <w:tcPr>
            <w:tcW w:w="9639" w:type="dxa"/>
          </w:tcPr>
          <w:p w14:paraId="215A227E" w14:textId="77777777" w:rsidR="00E83B01" w:rsidRDefault="00E83B0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14:paraId="4E7C8901" w14:textId="27CF294F" w:rsidR="007A53C0" w:rsidRDefault="31479B2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o zęby, ciało, samokontrola</w:t>
            </w:r>
            <w:r w:rsidR="3E77F901" w:rsidRPr="3C9B1CAC">
              <w:rPr>
                <w:rFonts w:ascii="Corbel" w:hAnsi="Corbel"/>
                <w:sz w:val="24"/>
                <w:szCs w:val="24"/>
              </w:rPr>
              <w:t>.</w:t>
            </w:r>
            <w:r w:rsidRPr="3C9B1CA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A53C0" w:rsidRPr="009C54AE" w14:paraId="08548ADA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CA9B" w14:textId="5ECE3EF4" w:rsidR="007A53C0" w:rsidRDefault="31479B27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1FF51C00" w:rsidRPr="3C9B1CAC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  <w:r w:rsidR="1FD8FCA8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6BA6C7B9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B59C" w14:textId="6B94672E" w:rsidR="007A53C0" w:rsidRDefault="31479B27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Wybrane zagadnienia z zakresu pierwszej pomocy przedmedycznej</w:t>
            </w:r>
            <w:r w:rsidR="444C1409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3F574174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CBC" w14:textId="4A0AB5C1" w:rsidR="007A53C0" w:rsidRDefault="31479B27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lastRenderedPageBreak/>
              <w:t>Przeciwdziałanie agresji i przemocy w przedszkolu i szkole</w:t>
            </w:r>
            <w:r w:rsidR="7B1E7DCF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4E46AFAD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90B" w14:textId="77777777" w:rsidR="007A53C0" w:rsidRDefault="00E83B01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w14:paraId="3461D779" w14:textId="77777777" w:rsidR="0004226A" w:rsidRDefault="0004226A" w:rsidP="0004226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8882DC3" w14:textId="321A6E0E" w:rsidR="3C9B1CAC" w:rsidRDefault="3C9B1CAC" w:rsidP="3C9B1CAC">
      <w:pPr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3C9B1CAC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D49B05" w14:textId="77777777" w:rsidTr="3C9B1CAC">
        <w:tc>
          <w:tcPr>
            <w:tcW w:w="9639" w:type="dxa"/>
          </w:tcPr>
          <w:p w14:paraId="2F0F0AFD" w14:textId="77777777" w:rsidR="0085747A" w:rsidRPr="009C54AE" w:rsidRDefault="007A5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="0085747A" w:rsidRPr="009C54AE" w14:paraId="0B4482CE" w14:textId="77777777" w:rsidTr="3C9B1CAC">
        <w:tc>
          <w:tcPr>
            <w:tcW w:w="9639" w:type="dxa"/>
          </w:tcPr>
          <w:p w14:paraId="481BC0F8" w14:textId="573CDF0E" w:rsidR="0085747A" w:rsidRPr="009C54AE" w:rsidRDefault="7118F0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  <w:r w:rsidR="0142356E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3FB13F07" w14:textId="77777777" w:rsidTr="3C9B1CAC">
        <w:tc>
          <w:tcPr>
            <w:tcW w:w="9639" w:type="dxa"/>
          </w:tcPr>
          <w:p w14:paraId="5993F599" w14:textId="23FFB267" w:rsidR="0085747A" w:rsidRPr="009C54AE" w:rsidRDefault="7118F0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1FF51C00" w:rsidRPr="3C9B1CAC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  <w:r w:rsidR="2C7D2A06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578FA8E7" w14:textId="77777777" w:rsidTr="3C9B1CAC">
        <w:tc>
          <w:tcPr>
            <w:tcW w:w="9639" w:type="dxa"/>
          </w:tcPr>
          <w:p w14:paraId="31B8CD80" w14:textId="28130C9A" w:rsidR="007A53C0" w:rsidRPr="009C54AE" w:rsidRDefault="1FF51C00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3C9B1CAC">
              <w:rPr>
                <w:rFonts w:ascii="Corbel" w:hAnsi="Corbel"/>
                <w:sz w:val="24"/>
                <w:szCs w:val="24"/>
              </w:rPr>
              <w:t>dotyczących dbałości o własne ciało</w:t>
            </w:r>
            <w:r w:rsidR="0B3E7B86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46EF0" w:rsidRPr="009C54AE" w14:paraId="697E7F4E" w14:textId="77777777" w:rsidTr="3C9B1CAC">
        <w:tc>
          <w:tcPr>
            <w:tcW w:w="9639" w:type="dxa"/>
          </w:tcPr>
          <w:p w14:paraId="3390BF6C" w14:textId="16E63671" w:rsidR="00146EF0" w:rsidRDefault="63AB5263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  <w:r w:rsidR="5CE27243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1079CCB0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EAC" w14:textId="71245625" w:rsidR="007A53C0" w:rsidRPr="009C54AE" w:rsidRDefault="1FF51C00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3C9B1CAC">
              <w:rPr>
                <w:rFonts w:ascii="Corbel" w:hAnsi="Corbel"/>
                <w:sz w:val="24"/>
                <w:szCs w:val="24"/>
              </w:rPr>
              <w:t>dotyczących bezpiecznych zachowań dzieci w przedszkolu i szkole</w:t>
            </w:r>
            <w:r w:rsidR="370F57CF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542B975F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366" w14:textId="209834AD" w:rsidR="007A53C0" w:rsidRPr="009C54AE" w:rsidRDefault="1FF51C00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3C9B1CAC"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  <w:r w:rsidR="1804832E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46EF0" w:rsidRPr="009C54AE" w14:paraId="7049CD57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DC0" w14:textId="30A1B178" w:rsidR="00146EF0" w:rsidRDefault="63AB5263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3C9B1CAC"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  <w:r w:rsidR="4315BE09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4DE233D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270" w14:textId="2CC79222" w:rsidR="007A53C0" w:rsidRPr="009C54AE" w:rsidRDefault="1FF51C00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3C9B1CAC"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  <w:r w:rsidR="65E3956F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1CA8EF6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E3F" w14:textId="619D098F" w:rsidR="007A53C0" w:rsidRPr="009C54AE" w:rsidRDefault="63AB5263" w:rsidP="00174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 w:rsidRPr="3C9B1CAC">
              <w:rPr>
                <w:rFonts w:ascii="Corbel" w:hAnsi="Corbel"/>
                <w:sz w:val="24"/>
                <w:szCs w:val="24"/>
              </w:rPr>
              <w:t xml:space="preserve"> dotyczących przeciwdziałania agresji i przemocy wśród dzieci</w:t>
            </w:r>
            <w:r w:rsidR="750C419E" w:rsidRPr="3C9B1C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61CC49B" w14:textId="77777777" w:rsidTr="3C9B1C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B78" w14:textId="1E4A14C9" w:rsidR="007A53C0" w:rsidRPr="009C54AE" w:rsidRDefault="63AB5263" w:rsidP="00174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72DFF529" w:rsidRPr="3C9B1CAC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 w:rsidRPr="3C9B1CAC">
              <w:rPr>
                <w:rFonts w:ascii="Corbel" w:hAnsi="Corbel"/>
                <w:sz w:val="24"/>
                <w:szCs w:val="24"/>
              </w:rPr>
              <w:t xml:space="preserve"> dotyczących ochrony środowiska</w:t>
            </w:r>
            <w:r w:rsidR="080B5D49" w:rsidRPr="3C9B1CAC">
              <w:rPr>
                <w:rFonts w:ascii="Corbel" w:hAnsi="Corbel"/>
                <w:sz w:val="24"/>
                <w:szCs w:val="24"/>
              </w:rPr>
              <w:t>.</w:t>
            </w:r>
            <w:r w:rsidRPr="3C9B1CA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2A4D7D" w:rsidRPr="00914BCA" w:rsidRDefault="002A4D7D" w:rsidP="002A4D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22ECF847" w14:textId="1E10A4A0" w:rsidR="002A4D7D" w:rsidRPr="00914BCA" w:rsidRDefault="003629A3" w:rsidP="002A4D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="002A4D7D"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 w:rsidR="002A4D7D">
        <w:rPr>
          <w:rFonts w:ascii="Corbel" w:hAnsi="Corbel"/>
          <w:b w:val="0"/>
          <w:smallCaps w:val="0"/>
          <w:szCs w:val="24"/>
        </w:rPr>
        <w:t>przypadków, praca w grupach.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C4ECB" w:rsidRPr="009C54AE" w14:paraId="5E7D6888" w14:textId="77777777" w:rsidTr="00A821CE">
        <w:tc>
          <w:tcPr>
            <w:tcW w:w="1985" w:type="dxa"/>
          </w:tcPr>
          <w:p w14:paraId="17368564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6AA8E2D" w14:textId="77777777" w:rsidR="008C4ECB" w:rsidRPr="00137A06" w:rsidRDefault="008C4ECB" w:rsidP="006F5B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14:paraId="2B4AD172" w14:textId="77777777" w:rsidR="003629A3" w:rsidRDefault="00E14FF7" w:rsidP="00A821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</w:t>
            </w:r>
            <w:r w:rsidR="003629A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F73B9DA" w14:textId="7F423DD3" w:rsidR="008C4ECB" w:rsidRPr="00E14FF7" w:rsidRDefault="003629A3" w:rsidP="00A821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3629A3" w:rsidRPr="009C54AE" w14:paraId="4864F6C3" w14:textId="77777777" w:rsidTr="00E106D9">
        <w:tc>
          <w:tcPr>
            <w:tcW w:w="1985" w:type="dxa"/>
          </w:tcPr>
          <w:p w14:paraId="727CF0E4" w14:textId="77777777" w:rsidR="003629A3" w:rsidRPr="009C54AE" w:rsidRDefault="003629A3" w:rsidP="003629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714D987" w14:textId="77777777" w:rsidR="003629A3" w:rsidRPr="00137A06" w:rsidRDefault="003629A3" w:rsidP="003629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5F77404" w14:textId="795CCF8C" w:rsidR="003629A3" w:rsidRPr="00E14FF7" w:rsidRDefault="003629A3" w:rsidP="003629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209C">
              <w:rPr>
                <w:rFonts w:ascii="Corbel" w:hAnsi="Corbel"/>
                <w:sz w:val="24"/>
                <w:szCs w:val="24"/>
              </w:rPr>
              <w:t xml:space="preserve">wykład, </w:t>
            </w: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3629A3" w:rsidRPr="009C54AE" w14:paraId="1FDFB9A7" w14:textId="77777777" w:rsidTr="00E106D9">
        <w:tc>
          <w:tcPr>
            <w:tcW w:w="1985" w:type="dxa"/>
          </w:tcPr>
          <w:p w14:paraId="002D746F" w14:textId="77777777" w:rsidR="003629A3" w:rsidRPr="009C54AE" w:rsidRDefault="003629A3" w:rsidP="003629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14:paraId="51DEDBCF" w14:textId="77777777" w:rsidR="003629A3" w:rsidRPr="008C4ECB" w:rsidRDefault="003629A3" w:rsidP="003629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</w:tcPr>
          <w:p w14:paraId="3D54A698" w14:textId="32743189" w:rsidR="003629A3" w:rsidRPr="00E14FF7" w:rsidRDefault="003629A3" w:rsidP="003629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B3209C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8C4ECB" w:rsidRPr="009C54AE" w14:paraId="5636C172" w14:textId="77777777" w:rsidTr="00A8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FAF" w14:textId="77777777" w:rsidR="008C4ECB" w:rsidRPr="008C4ECB" w:rsidRDefault="008C4ECB" w:rsidP="00904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B56" w14:textId="389354A0" w:rsidR="008C4ECB" w:rsidRPr="00E14FF7" w:rsidRDefault="003629A3" w:rsidP="00A821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8C4ECB" w:rsidRPr="009C54AE" w14:paraId="1C4198D9" w14:textId="77777777" w:rsidTr="00A821CE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A74" w14:textId="77777777" w:rsidR="008C4ECB" w:rsidRPr="008C4ECB" w:rsidRDefault="008C4ECB" w:rsidP="00904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4560" w14:textId="4B45496F" w:rsidR="008C4ECB" w:rsidRPr="00E14FF7" w:rsidRDefault="003629A3" w:rsidP="00A821CE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62EBF3C5" w14:textId="77777777" w:rsidR="00E14FF7" w:rsidRDefault="00E14FF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98A12B" w14:textId="77777777" w:rsidR="00E91A49" w:rsidRDefault="00E91A4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E938DF" w14:textId="77777777" w:rsidTr="3C9B1CAC">
        <w:tc>
          <w:tcPr>
            <w:tcW w:w="9670" w:type="dxa"/>
          </w:tcPr>
          <w:p w14:paraId="0CBF8AE0" w14:textId="5941D0D4" w:rsidR="0040179E" w:rsidRPr="00F35931" w:rsidRDefault="634DA19F" w:rsidP="3C9B1C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 xml:space="preserve">Wykłady – </w:t>
            </w:r>
            <w:r w:rsidR="00B13F6F">
              <w:rPr>
                <w:rFonts w:ascii="Corbel" w:hAnsi="Corbel"/>
                <w:sz w:val="24"/>
                <w:szCs w:val="24"/>
              </w:rPr>
              <w:t>aktywność</w:t>
            </w:r>
            <w:r w:rsidRPr="3C9B1CAC">
              <w:rPr>
                <w:rFonts w:ascii="Corbel" w:hAnsi="Corbel"/>
                <w:sz w:val="24"/>
                <w:szCs w:val="24"/>
              </w:rPr>
              <w:t xml:space="preserve"> na wykładac</w:t>
            </w:r>
            <w:r w:rsidR="1241ED69" w:rsidRPr="3C9B1CAC">
              <w:rPr>
                <w:rFonts w:ascii="Corbel" w:hAnsi="Corbel"/>
                <w:sz w:val="24"/>
                <w:szCs w:val="24"/>
              </w:rPr>
              <w:t>h.</w:t>
            </w:r>
          </w:p>
          <w:p w14:paraId="29F5F97D" w14:textId="74F86639" w:rsidR="0040179E" w:rsidRPr="00F35931" w:rsidRDefault="003629A3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  <w:r w:rsidR="00B13F6F">
              <w:rPr>
                <w:rFonts w:ascii="Corbel" w:hAnsi="Corbel"/>
                <w:sz w:val="24"/>
                <w:szCs w:val="24"/>
              </w:rPr>
              <w:t>–</w:t>
            </w:r>
            <w:r w:rsidR="634DA19F" w:rsidRPr="3C9B1CAC">
              <w:rPr>
                <w:rFonts w:ascii="Corbel" w:hAnsi="Corbel"/>
                <w:sz w:val="24"/>
                <w:szCs w:val="24"/>
              </w:rPr>
              <w:t xml:space="preserve">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14350B2B" w14:textId="77777777" w:rsidR="0040179E" w:rsidRPr="00F35931" w:rsidRDefault="0040179E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31673238" w14:textId="77777777" w:rsidR="0040179E" w:rsidRPr="00F35931" w:rsidRDefault="0040179E" w:rsidP="00F359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14:paraId="567EB3B6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dbałości o własne ciało</w:t>
            </w:r>
          </w:p>
          <w:p w14:paraId="249B408C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</w:p>
          <w:p w14:paraId="35B3F2AC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bezpiecznych zachowań dzieci w przedszkolu i szkole</w:t>
            </w:r>
          </w:p>
          <w:p w14:paraId="2301FE01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</w:p>
          <w:p w14:paraId="22D2A594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</w:p>
          <w:p w14:paraId="5B2DFD8B" w14:textId="77777777" w:rsidR="0040179E" w:rsidRPr="00F35931" w:rsidRDefault="0011591D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rozwijania</w:t>
            </w:r>
            <w:r w:rsidR="0040179E" w:rsidRPr="00F35931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</w:p>
          <w:p w14:paraId="4B120A60" w14:textId="7F059404" w:rsidR="0040179E" w:rsidRPr="00F35931" w:rsidRDefault="634DA19F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3C9B1CAC">
              <w:rPr>
                <w:rFonts w:ascii="Corbel" w:hAnsi="Corbel"/>
                <w:sz w:val="24"/>
                <w:szCs w:val="24"/>
              </w:rPr>
              <w:t>przeciwdziałania agresji i przemocy wśród dzieci</w:t>
            </w:r>
          </w:p>
          <w:p w14:paraId="2D16205C" w14:textId="77777777" w:rsidR="0040179E" w:rsidRPr="00F35931" w:rsidRDefault="0040179E" w:rsidP="00F3593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dotyczących ochrony środowiska</w:t>
            </w:r>
          </w:p>
          <w:p w14:paraId="1830A3F6" w14:textId="77777777" w:rsidR="0040179E" w:rsidRPr="00F35931" w:rsidRDefault="0040179E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72C630FF" w14:textId="77777777" w:rsidR="0040179E" w:rsidRPr="00F35931" w:rsidRDefault="0040179E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5D6E2ECF" w14:textId="77777777" w:rsidR="0040179E" w:rsidRPr="00F35931" w:rsidRDefault="0040179E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63CE4291" w14:textId="77777777" w:rsidR="0040179E" w:rsidRPr="00F35931" w:rsidRDefault="0040179E" w:rsidP="00F359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01D76E55" w14:textId="067144DC" w:rsidR="0085747A" w:rsidRPr="0040179E" w:rsidRDefault="634DA19F" w:rsidP="00F35931">
            <w:pPr>
              <w:spacing w:after="0" w:line="240" w:lineRule="auto"/>
            </w:pPr>
            <w:r w:rsidRPr="3C9B1CAC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1100B" w:rsidRPr="009C54AE" w14:paraId="4DD9FCA0" w14:textId="77777777" w:rsidTr="00923D7D">
        <w:tc>
          <w:tcPr>
            <w:tcW w:w="4962" w:type="dxa"/>
          </w:tcPr>
          <w:p w14:paraId="5FFF5B85" w14:textId="77777777" w:rsidR="00B1100B" w:rsidRPr="009C54AE" w:rsidRDefault="00B1100B" w:rsidP="006B23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EB5E791" w14:textId="77777777" w:rsidR="00B1100B" w:rsidRPr="009C54AE" w:rsidRDefault="00E91A49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1100B" w:rsidRPr="009C54AE" w14:paraId="48FBD50A" w14:textId="77777777" w:rsidTr="00923D7D">
        <w:tc>
          <w:tcPr>
            <w:tcW w:w="4962" w:type="dxa"/>
          </w:tcPr>
          <w:p w14:paraId="08590B11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3BF88B3F" w14:textId="77777777" w:rsidR="00B1100B" w:rsidRPr="009C54AE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B699379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9841BE" w14:textId="77777777" w:rsidR="00B1100B" w:rsidRPr="009C54AE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1100B" w:rsidRPr="009C54AE" w14:paraId="47C921C9" w14:textId="77777777" w:rsidTr="00923D7D">
        <w:tc>
          <w:tcPr>
            <w:tcW w:w="4962" w:type="dxa"/>
          </w:tcPr>
          <w:p w14:paraId="79F7CE48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02788380" w14:textId="77777777" w:rsidR="00B1100B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15D8BDC" w14:textId="77777777" w:rsidR="00B1100B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4125B3D" w14:textId="77777777" w:rsidR="00B1100B" w:rsidRPr="009C54AE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</w:tcPr>
          <w:p w14:paraId="3FE9F23F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72F646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07C906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D369756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9F18D26" w14:textId="77777777" w:rsidR="00B1100B" w:rsidRDefault="00E91A49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  <w:p w14:paraId="08CE6F91" w14:textId="77777777" w:rsidR="00B1100B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1CDCEAD" w14:textId="77777777" w:rsidR="00B1100B" w:rsidRPr="009C54AE" w:rsidRDefault="00B1100B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1100B" w:rsidRPr="009C54AE" w14:paraId="00D7B6FD" w14:textId="77777777" w:rsidTr="00923D7D">
        <w:tc>
          <w:tcPr>
            <w:tcW w:w="4962" w:type="dxa"/>
          </w:tcPr>
          <w:p w14:paraId="3D4B2727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74B1212" w14:textId="77777777" w:rsidR="00B1100B" w:rsidRPr="009C54AE" w:rsidRDefault="00E91A49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1100B" w:rsidRPr="009C54AE" w14:paraId="0AD00C0E" w14:textId="77777777" w:rsidTr="00923D7D">
        <w:tc>
          <w:tcPr>
            <w:tcW w:w="4962" w:type="dxa"/>
          </w:tcPr>
          <w:p w14:paraId="5FD1C35E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B1100B" w:rsidRPr="009C54AE" w:rsidRDefault="00E91A49" w:rsidP="00E91A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4B436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4B436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4B43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4B43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E562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547A0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CD427B2" w14:textId="77777777" w:rsidTr="3C9B1CAC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2D51AF" w14:textId="77777777" w:rsidR="00076CB3" w:rsidRPr="00F35931" w:rsidRDefault="00076CB3" w:rsidP="00F3593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>Filipiak E.,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F35931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F35931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1DA636D0" w14:textId="77777777" w:rsidR="00E9687B" w:rsidRDefault="00AD7261" w:rsidP="00F3593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9687B" w:rsidRP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</w:t>
            </w:r>
            <w:r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zdrowotna: podstawy teoretyczne, metodyka, praktyka, </w:t>
            </w:r>
            <w:r w:rsidR="00E9687B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3051E0F6" w14:textId="77777777" w:rsidR="00E9687B" w:rsidRPr="00E9687B" w:rsidRDefault="00E9687B" w:rsidP="00F3593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="00E91A49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14:paraId="338BB1A9" w14:textId="77777777" w:rsidR="00AD7261" w:rsidRPr="00F35931" w:rsidRDefault="00AD7261" w:rsidP="00F3593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sz w:val="24"/>
                <w:szCs w:val="24"/>
              </w:rPr>
            </w:pPr>
            <w:proofErr w:type="spellStart"/>
            <w:r w:rsidRPr="00F35931">
              <w:rPr>
                <w:sz w:val="24"/>
                <w:szCs w:val="24"/>
              </w:rPr>
              <w:t>Woynarowska</w:t>
            </w:r>
            <w:proofErr w:type="spellEnd"/>
            <w:r w:rsidRPr="00F35931">
              <w:rPr>
                <w:sz w:val="24"/>
                <w:szCs w:val="24"/>
              </w:rPr>
              <w:t xml:space="preserve"> B., Kowalewska A., Izdebski Z., Komosińska K., Biomedyczne podstawy kształcenia i wychowania, PWN, Warszawa 2010.</w:t>
            </w:r>
          </w:p>
          <w:p w14:paraId="5EAB6F23" w14:textId="77777777" w:rsidR="0083359A" w:rsidRPr="00F35931" w:rsidRDefault="0083359A" w:rsidP="00F3593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Szkolna edukacja zdrowotna ukierunkowana na doskonalenie jakości życia uczniów, </w:t>
            </w:r>
            <w:r w:rsidRPr="00F35931">
              <w:rPr>
                <w:rFonts w:ascii="Corbel" w:hAnsi="Corbel"/>
                <w:sz w:val="24"/>
                <w:szCs w:val="24"/>
              </w:rPr>
              <w:t>KUL, Lublin 2012</w:t>
            </w:r>
          </w:p>
        </w:tc>
      </w:tr>
      <w:tr w:rsidR="0085747A" w:rsidRPr="009C54AE" w14:paraId="31C8B728" w14:textId="77777777" w:rsidTr="3C9B1CA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F3E116" w14:textId="06D27AF2" w:rsidR="0083359A" w:rsidRDefault="6CF692DF" w:rsidP="3C9B1CAC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3C9B1C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3C9B1CAC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3C9B1CAC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14:paraId="1E0F3721" w14:textId="77777777" w:rsidR="00076CB3" w:rsidRPr="00F35931" w:rsidRDefault="00076CB3" w:rsidP="00F359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F35931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F35931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56F90541" w14:textId="77777777" w:rsidR="00076CB3" w:rsidRPr="00F35931" w:rsidRDefault="00076CB3" w:rsidP="00F359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35931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35931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F35931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F35931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279356B8" w14:textId="77777777" w:rsidR="003A27C3" w:rsidRPr="003A27C3" w:rsidRDefault="003A27C3" w:rsidP="00F35931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0A3150FE" w14:textId="77777777" w:rsidR="002C2282" w:rsidRPr="002C2282" w:rsidRDefault="002C2282" w:rsidP="00F35931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14:paraId="5043CB0F" w14:textId="77777777" w:rsidR="0085747A" w:rsidRDefault="0085747A" w:rsidP="00E968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59315" w14:textId="77777777" w:rsidR="00F011A2" w:rsidRPr="009C54AE" w:rsidRDefault="00F011A2" w:rsidP="00E968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537F28F" w14:textId="77777777" w:rsidR="00AD7261" w:rsidRDefault="00AD726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AD7261" w:rsidRPr="009C54AE" w:rsidRDefault="00AD7261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AD7261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E896" w14:textId="77777777" w:rsidR="007B5429" w:rsidRDefault="007B5429" w:rsidP="00C16ABF">
      <w:pPr>
        <w:spacing w:after="0" w:line="240" w:lineRule="auto"/>
      </w:pPr>
      <w:r>
        <w:separator/>
      </w:r>
    </w:p>
  </w:endnote>
  <w:endnote w:type="continuationSeparator" w:id="0">
    <w:p w14:paraId="717E6311" w14:textId="77777777" w:rsidR="007B5429" w:rsidRDefault="007B54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A288" w14:textId="77777777" w:rsidR="007B5429" w:rsidRDefault="007B5429" w:rsidP="00C16ABF">
      <w:pPr>
        <w:spacing w:after="0" w:line="240" w:lineRule="auto"/>
      </w:pPr>
      <w:r>
        <w:separator/>
      </w:r>
    </w:p>
  </w:footnote>
  <w:footnote w:type="continuationSeparator" w:id="0">
    <w:p w14:paraId="76B7E5D0" w14:textId="77777777" w:rsidR="007B5429" w:rsidRDefault="007B542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F5308"/>
    <w:multiLevelType w:val="hybridMultilevel"/>
    <w:tmpl w:val="63B4544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673E7"/>
    <w:multiLevelType w:val="hybridMultilevel"/>
    <w:tmpl w:val="87600A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218665">
    <w:abstractNumId w:val="0"/>
  </w:num>
  <w:num w:numId="2" w16cid:durableId="1517307695">
    <w:abstractNumId w:val="6"/>
  </w:num>
  <w:num w:numId="3" w16cid:durableId="1516965958">
    <w:abstractNumId w:val="2"/>
  </w:num>
  <w:num w:numId="4" w16cid:durableId="1880431255">
    <w:abstractNumId w:val="4"/>
  </w:num>
  <w:num w:numId="5" w16cid:durableId="1406413780">
    <w:abstractNumId w:val="5"/>
  </w:num>
  <w:num w:numId="6" w16cid:durableId="742261091">
    <w:abstractNumId w:val="1"/>
  </w:num>
  <w:num w:numId="7" w16cid:durableId="60892596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27968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44C"/>
    <w:rsid w:val="002435C4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D30EF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2FD4"/>
    <w:rsid w:val="003343CF"/>
    <w:rsid w:val="00335623"/>
    <w:rsid w:val="00346FE9"/>
    <w:rsid w:val="0034759A"/>
    <w:rsid w:val="003503F6"/>
    <w:rsid w:val="003530DD"/>
    <w:rsid w:val="00354AA0"/>
    <w:rsid w:val="00360095"/>
    <w:rsid w:val="003629A3"/>
    <w:rsid w:val="00363F78"/>
    <w:rsid w:val="003A0A5B"/>
    <w:rsid w:val="003A1176"/>
    <w:rsid w:val="003A27C3"/>
    <w:rsid w:val="003B014B"/>
    <w:rsid w:val="003C0BAE"/>
    <w:rsid w:val="003C3498"/>
    <w:rsid w:val="003D18A9"/>
    <w:rsid w:val="003D6CE2"/>
    <w:rsid w:val="003E1941"/>
    <w:rsid w:val="003E2FE6"/>
    <w:rsid w:val="003E49D5"/>
    <w:rsid w:val="003F38C0"/>
    <w:rsid w:val="0040179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EBD"/>
    <w:rsid w:val="0056696D"/>
    <w:rsid w:val="00573EF9"/>
    <w:rsid w:val="00582354"/>
    <w:rsid w:val="0059484D"/>
    <w:rsid w:val="005A0855"/>
    <w:rsid w:val="005A1E88"/>
    <w:rsid w:val="005A3196"/>
    <w:rsid w:val="005B2A35"/>
    <w:rsid w:val="005B2F0E"/>
    <w:rsid w:val="005C080F"/>
    <w:rsid w:val="005C55E5"/>
    <w:rsid w:val="005C696A"/>
    <w:rsid w:val="005E6E85"/>
    <w:rsid w:val="005F31D2"/>
    <w:rsid w:val="005F5735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B235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C0"/>
    <w:rsid w:val="007A6E6E"/>
    <w:rsid w:val="007B444F"/>
    <w:rsid w:val="007B5429"/>
    <w:rsid w:val="007C3299"/>
    <w:rsid w:val="007C3BCC"/>
    <w:rsid w:val="007C4546"/>
    <w:rsid w:val="007C65E8"/>
    <w:rsid w:val="007D6680"/>
    <w:rsid w:val="007D6E56"/>
    <w:rsid w:val="007F1652"/>
    <w:rsid w:val="007F1995"/>
    <w:rsid w:val="007F4155"/>
    <w:rsid w:val="007F715C"/>
    <w:rsid w:val="0081554D"/>
    <w:rsid w:val="0081707E"/>
    <w:rsid w:val="0083359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01E6"/>
    <w:rsid w:val="008D3DFB"/>
    <w:rsid w:val="008E64F4"/>
    <w:rsid w:val="008F12C9"/>
    <w:rsid w:val="008F6E29"/>
    <w:rsid w:val="009041B5"/>
    <w:rsid w:val="00916188"/>
    <w:rsid w:val="00923D7D"/>
    <w:rsid w:val="00927909"/>
    <w:rsid w:val="0094709A"/>
    <w:rsid w:val="009508DF"/>
    <w:rsid w:val="00950DAC"/>
    <w:rsid w:val="00954A07"/>
    <w:rsid w:val="00997F14"/>
    <w:rsid w:val="009A78D9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BCB"/>
    <w:rsid w:val="00A30110"/>
    <w:rsid w:val="00A36899"/>
    <w:rsid w:val="00A371F6"/>
    <w:rsid w:val="00A407A1"/>
    <w:rsid w:val="00A43BF6"/>
    <w:rsid w:val="00A53FA5"/>
    <w:rsid w:val="00A54817"/>
    <w:rsid w:val="00A601C8"/>
    <w:rsid w:val="00A60799"/>
    <w:rsid w:val="00A821CE"/>
    <w:rsid w:val="00A84C85"/>
    <w:rsid w:val="00A97DE1"/>
    <w:rsid w:val="00AB053C"/>
    <w:rsid w:val="00AD1146"/>
    <w:rsid w:val="00AD27D3"/>
    <w:rsid w:val="00AD66D6"/>
    <w:rsid w:val="00AD7261"/>
    <w:rsid w:val="00AE0A0F"/>
    <w:rsid w:val="00AE1160"/>
    <w:rsid w:val="00AE203C"/>
    <w:rsid w:val="00AE2E74"/>
    <w:rsid w:val="00AE5FCB"/>
    <w:rsid w:val="00AF2C1E"/>
    <w:rsid w:val="00B06142"/>
    <w:rsid w:val="00B1100B"/>
    <w:rsid w:val="00B135B1"/>
    <w:rsid w:val="00B13F6F"/>
    <w:rsid w:val="00B3096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EB7"/>
    <w:rsid w:val="00BB520A"/>
    <w:rsid w:val="00BD3869"/>
    <w:rsid w:val="00BD66E9"/>
    <w:rsid w:val="00BD6FF4"/>
    <w:rsid w:val="00BE4DFA"/>
    <w:rsid w:val="00BF2C41"/>
    <w:rsid w:val="00C03004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E5BAC"/>
    <w:rsid w:val="00CE7EC3"/>
    <w:rsid w:val="00CF25BE"/>
    <w:rsid w:val="00CF78ED"/>
    <w:rsid w:val="00D02B25"/>
    <w:rsid w:val="00D02EBA"/>
    <w:rsid w:val="00D0724A"/>
    <w:rsid w:val="00D16717"/>
    <w:rsid w:val="00D17C3C"/>
    <w:rsid w:val="00D26B2C"/>
    <w:rsid w:val="00D33317"/>
    <w:rsid w:val="00D352C9"/>
    <w:rsid w:val="00D425B2"/>
    <w:rsid w:val="00D428D6"/>
    <w:rsid w:val="00D5267A"/>
    <w:rsid w:val="00D552B2"/>
    <w:rsid w:val="00D608D1"/>
    <w:rsid w:val="00D74119"/>
    <w:rsid w:val="00D8075B"/>
    <w:rsid w:val="00D8678B"/>
    <w:rsid w:val="00DA2114"/>
    <w:rsid w:val="00DC18BF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35DBE"/>
    <w:rsid w:val="00E51E44"/>
    <w:rsid w:val="00E578F4"/>
    <w:rsid w:val="00E63348"/>
    <w:rsid w:val="00E77874"/>
    <w:rsid w:val="00E77E88"/>
    <w:rsid w:val="00E8107D"/>
    <w:rsid w:val="00E83B01"/>
    <w:rsid w:val="00E91A49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A2"/>
    <w:rsid w:val="00F070AB"/>
    <w:rsid w:val="00F17567"/>
    <w:rsid w:val="00F27A7B"/>
    <w:rsid w:val="00F35931"/>
    <w:rsid w:val="00F526AF"/>
    <w:rsid w:val="00F617C3"/>
    <w:rsid w:val="00F61FC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42356E"/>
    <w:rsid w:val="02CBDDFD"/>
    <w:rsid w:val="03127B09"/>
    <w:rsid w:val="050FD1E3"/>
    <w:rsid w:val="05452590"/>
    <w:rsid w:val="055FA225"/>
    <w:rsid w:val="0763EB7D"/>
    <w:rsid w:val="080B5D49"/>
    <w:rsid w:val="0B3E7B86"/>
    <w:rsid w:val="0BDB005C"/>
    <w:rsid w:val="11433113"/>
    <w:rsid w:val="1241ED69"/>
    <w:rsid w:val="16FEB421"/>
    <w:rsid w:val="17F0CB84"/>
    <w:rsid w:val="1804832E"/>
    <w:rsid w:val="1BB517F5"/>
    <w:rsid w:val="1D3A2B95"/>
    <w:rsid w:val="1DB0D7C4"/>
    <w:rsid w:val="1F259070"/>
    <w:rsid w:val="1F433188"/>
    <w:rsid w:val="1FD8FCA8"/>
    <w:rsid w:val="1FF51C00"/>
    <w:rsid w:val="20B3FD7B"/>
    <w:rsid w:val="23BBD5C9"/>
    <w:rsid w:val="278FB966"/>
    <w:rsid w:val="2873CF01"/>
    <w:rsid w:val="2A491B7E"/>
    <w:rsid w:val="2C7D2A06"/>
    <w:rsid w:val="2D664A2D"/>
    <w:rsid w:val="2E002771"/>
    <w:rsid w:val="2F61541B"/>
    <w:rsid w:val="301696EE"/>
    <w:rsid w:val="31479B27"/>
    <w:rsid w:val="33FE890F"/>
    <w:rsid w:val="35E48709"/>
    <w:rsid w:val="370F57CF"/>
    <w:rsid w:val="39E0E2AC"/>
    <w:rsid w:val="3AC156FA"/>
    <w:rsid w:val="3C9B1CAC"/>
    <w:rsid w:val="3D5644A1"/>
    <w:rsid w:val="3E77F901"/>
    <w:rsid w:val="3F5BA3A7"/>
    <w:rsid w:val="3F7856EA"/>
    <w:rsid w:val="4315BE09"/>
    <w:rsid w:val="444C1409"/>
    <w:rsid w:val="4B28059F"/>
    <w:rsid w:val="4D45A5E1"/>
    <w:rsid w:val="54E3E9AC"/>
    <w:rsid w:val="5B6F0AEB"/>
    <w:rsid w:val="5BF3D23A"/>
    <w:rsid w:val="5CC031DB"/>
    <w:rsid w:val="5CE27243"/>
    <w:rsid w:val="634DA19F"/>
    <w:rsid w:val="63AB5263"/>
    <w:rsid w:val="6581EDA4"/>
    <w:rsid w:val="65E3956F"/>
    <w:rsid w:val="6B8F4120"/>
    <w:rsid w:val="6CE8DD5B"/>
    <w:rsid w:val="6CF692DF"/>
    <w:rsid w:val="7118F094"/>
    <w:rsid w:val="72DFF529"/>
    <w:rsid w:val="750C419E"/>
    <w:rsid w:val="777458FB"/>
    <w:rsid w:val="7B1E7DCF"/>
    <w:rsid w:val="7E0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DC9FF"/>
  <w15:docId w15:val="{7778EFAC-F5EA-4580-AE92-3A1C3416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11B37-2E1D-4055-BAE3-E90EB72E9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511AD-4915-4BD4-AC80-55D3C5AB33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F1FEE0-F8BB-422A-A9F2-63186AD3D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BC7BC-6EA5-4BF0-BDC9-0600B4CCDF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1362</Words>
  <Characters>8174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25</cp:revision>
  <cp:lastPrinted>2019-02-06T12:12:00Z</cp:lastPrinted>
  <dcterms:created xsi:type="dcterms:W3CDTF">2019-11-13T20:52:00Z</dcterms:created>
  <dcterms:modified xsi:type="dcterms:W3CDTF">2025-10-12T13:17:00Z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